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140"/>
        <w:gridCol w:w="1486"/>
        <w:gridCol w:w="2840"/>
        <w:gridCol w:w="1634"/>
        <w:gridCol w:w="571"/>
        <w:gridCol w:w="222"/>
      </w:tblGrid>
      <w:tr w:rsidR="00554E9C" w14:paraId="636B8AF7" w14:textId="77777777" w:rsidTr="009229CE">
        <w:trPr>
          <w:gridAfter w:val="1"/>
          <w:trHeight w:val="615"/>
        </w:trPr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12F6CBF" w14:textId="77777777" w:rsidR="00554E9C" w:rsidRPr="009229CE" w:rsidRDefault="00554E9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22"/>
                <w:szCs w:val="22"/>
                <w:lang w:val="es-419" w:eastAsia="en-US"/>
              </w:rPr>
            </w:pPr>
            <w:bookmarkStart w:id="0" w:name="RANGE!B6:F39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INSTITUTO DE PLANIFICACIÓN Y PROMOCIÓN DE SOLUCIONES ENERGÉTICAS  PARA LAS ZONAS NO INTERCONECTADAS - IPSE</w:t>
            </w:r>
            <w:bookmarkEnd w:id="0"/>
          </w:p>
        </w:tc>
      </w:tr>
      <w:tr w:rsidR="00554E9C" w14:paraId="3F8A635F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FBF0CAF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NÚMERO DE DOCUMENTO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F565F14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RANGE!C7"/>
            <w:r>
              <w:rPr>
                <w:rFonts w:ascii="Arial" w:hAnsi="Arial" w:cs="Arial"/>
                <w:b/>
                <w:bCs/>
                <w:sz w:val="20"/>
                <w:szCs w:val="20"/>
              </w:rPr>
              <w:t>1,098,755,185</w:t>
            </w:r>
            <w:bookmarkEnd w:id="1"/>
          </w:p>
        </w:tc>
      </w:tr>
      <w:tr w:rsidR="00554E9C" w14:paraId="1A0183CC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B131CF0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NOMBRE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749EC77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RANGE!C8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SERRANO CABARCAS GIANMARCO</w:t>
            </w:r>
            <w:bookmarkEnd w:id="2"/>
          </w:p>
        </w:tc>
      </w:tr>
      <w:tr w:rsidR="00554E9C" w14:paraId="4C0FC5DD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729F889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TIPO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03067ED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RANGE!C9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CONTRATISTA</w:t>
            </w:r>
            <w:bookmarkEnd w:id="3"/>
          </w:p>
        </w:tc>
      </w:tr>
      <w:tr w:rsidR="00554E9C" w14:paraId="7E0ECFF9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426962A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N° DE CONTRATO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75B8BCC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RANGE!C10"/>
            <w:r>
              <w:rPr>
                <w:rFonts w:ascii="Arial" w:hAnsi="Arial" w:cs="Arial"/>
                <w:b/>
                <w:bCs/>
                <w:sz w:val="20"/>
                <w:szCs w:val="20"/>
              </w:rPr>
              <w:t>024-2024</w:t>
            </w:r>
            <w:bookmarkEnd w:id="4"/>
          </w:p>
        </w:tc>
      </w:tr>
      <w:tr w:rsidR="00554E9C" w14:paraId="3547DB07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94D6C82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FECHA INICIAL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842D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RANGE!C1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12/03/2024</w:t>
            </w:r>
            <w:bookmarkEnd w:id="5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5B03A117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martes, 12 de marzo de 2024</w:t>
            </w:r>
          </w:p>
        </w:tc>
      </w:tr>
      <w:tr w:rsidR="00554E9C" w14:paraId="1AAAE857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AA760F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FECHA FINAL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E11C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6" w:name="RANGE!C1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14/03/2024</w:t>
            </w:r>
            <w:bookmarkEnd w:id="6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32EBC9D6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jueves, 14 de marzo de 2024</w:t>
            </w:r>
          </w:p>
        </w:tc>
      </w:tr>
      <w:tr w:rsidR="00554E9C" w14:paraId="5D08D996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E26B0A"/>
            <w:vAlign w:val="center"/>
            <w:hideMark/>
          </w:tcPr>
          <w:p w14:paraId="29A02407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ALGUNA NOVEDAD?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92F2E3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7" w:name="RANGE!C13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bookmarkEnd w:id="7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6B0A"/>
            <w:vAlign w:val="center"/>
            <w:hideMark/>
          </w:tcPr>
          <w:p w14:paraId="437CE035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6B0A"/>
            <w:vAlign w:val="center"/>
            <w:hideMark/>
          </w:tcPr>
          <w:p w14:paraId="28B220E8" w14:textId="77777777" w:rsidR="00554E9C" w:rsidRDefault="00554E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A51AFA" w14:textId="77777777" w:rsidR="00554E9C" w:rsidRDefault="00554E9C">
            <w:pPr>
              <w:rPr>
                <w:rFonts w:ascii="Arial" w:hAnsi="Arial" w:cs="Arial"/>
                <w:b/>
                <w:bCs/>
                <w:color w:val="FFFFFF"/>
              </w:rPr>
            </w:pPr>
            <w:bookmarkStart w:id="8" w:name="RANGE!F13"/>
            <w:r>
              <w:rPr>
                <w:rFonts w:ascii="Arial" w:hAnsi="Arial" w:cs="Arial"/>
                <w:b/>
                <w:bCs/>
                <w:color w:val="FFFFFF"/>
              </w:rPr>
              <w:t> </w:t>
            </w:r>
            <w:bookmarkEnd w:id="8"/>
          </w:p>
        </w:tc>
      </w:tr>
      <w:tr w:rsidR="00554E9C" w14:paraId="4DEFEEF2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790377E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LUGAR DEL DESPLAZAMIENTO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ADBB1C" w14:textId="77777777" w:rsidR="00554E9C" w:rsidRDefault="00554E9C">
            <w:pPr>
              <w:rPr>
                <w:rFonts w:ascii="Arial" w:hAnsi="Arial" w:cs="Arial"/>
                <w:b/>
                <w:bCs/>
              </w:rPr>
            </w:pPr>
            <w:bookmarkStart w:id="9" w:name="RANGE!C14"/>
            <w:r>
              <w:rPr>
                <w:rFonts w:ascii="Arial" w:hAnsi="Arial" w:cs="Arial"/>
                <w:b/>
                <w:bCs/>
              </w:rPr>
              <w:t>LITORAL DE SAN JUAN - CHOCO</w:t>
            </w:r>
            <w:bookmarkEnd w:id="9"/>
          </w:p>
        </w:tc>
      </w:tr>
      <w:tr w:rsidR="00554E9C" w14:paraId="179776D9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8AEA896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 SUMINISTRÓ TIQUETE ÁEREO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640D5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0" w:name="RANGE!C15"/>
            <w:r>
              <w:rPr>
                <w:rFonts w:ascii="Arial" w:hAnsi="Arial" w:cs="Arial"/>
                <w:b/>
                <w:bCs/>
                <w:sz w:val="22"/>
                <w:szCs w:val="22"/>
              </w:rPr>
              <w:t>SI</w:t>
            </w:r>
            <w:bookmarkEnd w:id="10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720A03" w14:textId="77777777" w:rsidR="00554E9C" w:rsidRDefault="00554E9C">
            <w:pPr>
              <w:rPr>
                <w:rFonts w:ascii="Arial" w:hAnsi="Arial" w:cs="Arial"/>
                <w:b/>
                <w:bCs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BFBFBF"/>
                <w:sz w:val="18"/>
                <w:szCs w:val="18"/>
              </w:rPr>
              <w:t>CEDENAR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BFBFBF"/>
            <w:vAlign w:val="center"/>
            <w:hideMark/>
          </w:tcPr>
          <w:p w14:paraId="4DF6FEBD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BFBFBF"/>
                <w:sz w:val="18"/>
                <w:szCs w:val="18"/>
              </w:rPr>
              <w:t>SI</w:t>
            </w:r>
          </w:p>
        </w:tc>
      </w:tr>
      <w:tr w:rsidR="00554E9C" w14:paraId="3C60A3DC" w14:textId="77777777" w:rsidTr="009229CE">
        <w:trPr>
          <w:gridAfter w:val="1"/>
          <w:trHeight w:val="525"/>
        </w:trPr>
        <w:tc>
          <w:tcPr>
            <w:tcW w:w="0" w:type="auto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8B722AC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N° DE ORDEN DE DESPLAZAMIENTO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14B9F109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N° DE MEMORANDO DE SOLICITUD DE DESPLAZAMIENTO</w:t>
            </w:r>
          </w:p>
        </w:tc>
      </w:tr>
      <w:tr w:rsidR="00554E9C" w14:paraId="65D8BFB4" w14:textId="77777777" w:rsidTr="009229CE">
        <w:trPr>
          <w:gridAfter w:val="1"/>
          <w:trHeight w:val="465"/>
        </w:trPr>
        <w:tc>
          <w:tcPr>
            <w:tcW w:w="0" w:type="auto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B1499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1" w:name="RANGE!B17"/>
            <w:r>
              <w:rPr>
                <w:rFonts w:ascii="Arial" w:hAnsi="Arial" w:cs="Arial"/>
                <w:b/>
                <w:bCs/>
                <w:sz w:val="32"/>
                <w:szCs w:val="32"/>
              </w:rPr>
              <w:t>80</w:t>
            </w:r>
            <w:bookmarkEnd w:id="11"/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6D21E14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2" w:name="RANGE!D17"/>
            <w:r>
              <w:rPr>
                <w:rFonts w:ascii="Arial" w:hAnsi="Arial" w:cs="Arial"/>
                <w:b/>
                <w:bCs/>
                <w:sz w:val="32"/>
                <w:szCs w:val="32"/>
              </w:rPr>
              <w:t>20241420011623</w:t>
            </w:r>
            <w:bookmarkEnd w:id="12"/>
          </w:p>
        </w:tc>
      </w:tr>
      <w:tr w:rsidR="00554E9C" w14:paraId="6071D732" w14:textId="77777777" w:rsidTr="009229CE">
        <w:trPr>
          <w:gridAfter w:val="1"/>
          <w:trHeight w:val="345"/>
        </w:trPr>
        <w:tc>
          <w:tcPr>
            <w:tcW w:w="0" w:type="auto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000000" w:fill="BFBFBF"/>
            <w:noWrap/>
            <w:vAlign w:val="center"/>
            <w:hideMark/>
          </w:tcPr>
          <w:p w14:paraId="473F3F72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DATOS DE LA LEGALIZACION</w:t>
            </w:r>
          </w:p>
        </w:tc>
      </w:tr>
      <w:tr w:rsidR="00554E9C" w14:paraId="5EF0A31E" w14:textId="77777777" w:rsidTr="009229CE">
        <w:trPr>
          <w:gridAfter w:val="1"/>
          <w:trHeight w:val="345"/>
        </w:trPr>
        <w:tc>
          <w:tcPr>
            <w:tcW w:w="0" w:type="auto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0A5990C1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ANTICIPO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2912EBB2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12" w:space="0" w:color="000000"/>
            </w:tcBorders>
            <w:shd w:val="clear" w:color="000000" w:fill="BFBFBF"/>
            <w:vAlign w:val="center"/>
            <w:hideMark/>
          </w:tcPr>
          <w:p w14:paraId="55E8CC40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LEGALIZACIÓN</w:t>
            </w:r>
          </w:p>
        </w:tc>
      </w:tr>
      <w:tr w:rsidR="00554E9C" w14:paraId="4BBE4DCA" w14:textId="77777777" w:rsidTr="009229CE">
        <w:trPr>
          <w:gridAfter w:val="1"/>
          <w:trHeight w:val="345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AE9701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DÍAS ASIGNADOS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4E3EAC9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B310AA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DÍAS UTILIZADOS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9315F5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2.5</w:t>
            </w:r>
          </w:p>
        </w:tc>
      </w:tr>
      <w:tr w:rsidR="00554E9C" w14:paraId="5EDA3613" w14:textId="77777777" w:rsidTr="009229CE">
        <w:trPr>
          <w:gridAfter w:val="1"/>
          <w:trHeight w:val="54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EBB2CE7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TARIFA DIARIA DE DESPLAZAMIENTO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70AF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3" w:name="RANGE!C2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$ 461,358.00</w:t>
            </w:r>
            <w:bookmarkEnd w:id="13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B0DD073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TARIFA DIARIA DE DESPLAZAMIENTO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C02B4AE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$ 461,358.00</w:t>
            </w:r>
          </w:p>
        </w:tc>
      </w:tr>
      <w:tr w:rsidR="00554E9C" w14:paraId="034CDD9E" w14:textId="77777777" w:rsidTr="009229CE">
        <w:trPr>
          <w:gridAfter w:val="1"/>
          <w:trHeight w:val="408"/>
        </w:trPr>
        <w:tc>
          <w:tcPr>
            <w:tcW w:w="0" w:type="auto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4595FF3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 DE VIÁTICOS O DESPLAZAMIENTO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C2E072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$ 922,715.00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292FF0" w14:textId="77777777" w:rsidR="00554E9C" w:rsidRDefault="00554E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REAL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20B857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$ 922,715.00</w:t>
            </w:r>
          </w:p>
        </w:tc>
      </w:tr>
      <w:tr w:rsidR="00554E9C" w14:paraId="0ABB8DD7" w14:textId="77777777" w:rsidTr="009229CE">
        <w:trPr>
          <w:trHeight w:val="345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E9B30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46166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9522E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29D87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36C2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4E9C" w14:paraId="196F6129" w14:textId="77777777" w:rsidTr="009229CE">
        <w:trPr>
          <w:trHeight w:val="345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D3105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E6455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BF0B6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E5C2C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C6BE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13247067" w14:textId="77777777" w:rsidTr="009229CE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0EF1837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OTROS GASTOS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EA45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4" w:name="RANGE!C25"/>
            <w:r>
              <w:rPr>
                <w:rFonts w:ascii="Arial" w:hAnsi="Arial" w:cs="Arial"/>
                <w:b/>
                <w:bCs/>
                <w:sz w:val="20"/>
                <w:szCs w:val="20"/>
              </w:rPr>
              <w:t>$ 500,000</w:t>
            </w:r>
            <w:bookmarkEnd w:id="14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A82F50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OTROS GASTOS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C62A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$ 500,000</w:t>
            </w:r>
          </w:p>
        </w:tc>
        <w:tc>
          <w:tcPr>
            <w:tcW w:w="0" w:type="auto"/>
            <w:vAlign w:val="center"/>
            <w:hideMark/>
          </w:tcPr>
          <w:p w14:paraId="345DF247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54D3398B" w14:textId="77777777" w:rsidTr="009229CE">
        <w:trPr>
          <w:trHeight w:val="345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8D464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8EA47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4079A4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SALDO A REINTEGRAR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8745DE" w14:textId="77777777" w:rsidR="00554E9C" w:rsidRDefault="00554E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$ 0</w:t>
            </w:r>
          </w:p>
        </w:tc>
        <w:tc>
          <w:tcPr>
            <w:tcW w:w="0" w:type="auto"/>
            <w:vAlign w:val="center"/>
            <w:hideMark/>
          </w:tcPr>
          <w:p w14:paraId="579045D1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2B2AF0BF" w14:textId="77777777" w:rsidTr="009229CE">
        <w:trPr>
          <w:trHeight w:val="345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36270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42D78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112B6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799D9" w14:textId="77777777" w:rsidR="00554E9C" w:rsidRDefault="00554E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5E97A" w14:textId="77777777" w:rsidR="00554E9C" w:rsidRDefault="00554E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E9C" w14:paraId="2FE7E6CA" w14:textId="77777777" w:rsidTr="009229CE">
        <w:trPr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96299F1" w14:textId="77777777" w:rsidR="00554E9C" w:rsidRDefault="00554E9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B88220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$ 1,422,715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F64DBB8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REAL DE  DEL DESPLAZAMIENTO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4DF05E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$ 1,422,715</w:t>
            </w:r>
          </w:p>
        </w:tc>
        <w:tc>
          <w:tcPr>
            <w:tcW w:w="0" w:type="auto"/>
            <w:vAlign w:val="center"/>
            <w:hideMark/>
          </w:tcPr>
          <w:p w14:paraId="080B2DC7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687D2A15" w14:textId="77777777" w:rsidTr="009229CE">
        <w:trPr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E8D8F66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ANTICIPO RECIBIDO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7C328DA" w14:textId="77777777" w:rsidR="00554E9C" w:rsidRDefault="00554E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$ 1,422,715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030325" w14:textId="77777777" w:rsidR="00554E9C" w:rsidRDefault="00554E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C7502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41D460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1C41B3AA" w14:textId="77777777" w:rsidTr="009229CE">
        <w:trPr>
          <w:trHeight w:val="34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nil"/>
            </w:tcBorders>
            <w:shd w:val="clear" w:color="000000" w:fill="BFBFBF"/>
            <w:vAlign w:val="center"/>
            <w:hideMark/>
          </w:tcPr>
          <w:p w14:paraId="24C46536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A REINTEGRAR AL IPSE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000000" w:fill="BFBFBF"/>
            <w:noWrap/>
            <w:vAlign w:val="center"/>
            <w:hideMark/>
          </w:tcPr>
          <w:p w14:paraId="1D6B8C94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$ 0</w:t>
            </w:r>
          </w:p>
        </w:tc>
        <w:tc>
          <w:tcPr>
            <w:tcW w:w="0" w:type="auto"/>
            <w:vAlign w:val="center"/>
            <w:hideMark/>
          </w:tcPr>
          <w:p w14:paraId="41FCD9F0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3E72C892" w14:textId="77777777" w:rsidTr="009229CE">
        <w:trPr>
          <w:trHeight w:val="3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9654AE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14:paraId="653B5B78" w14:textId="77777777" w:rsidR="00554E9C" w:rsidRDefault="00554E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F6A4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54E9C" w14:paraId="7AE47607" w14:textId="77777777" w:rsidTr="009229CE">
        <w:trPr>
          <w:trHeight w:val="795"/>
        </w:trPr>
        <w:tc>
          <w:tcPr>
            <w:tcW w:w="0" w:type="auto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855E75" w14:textId="77777777" w:rsidR="00554E9C" w:rsidRDefault="00554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NOTA: EL COLABORADOR SE COMPROMETE A REINTEGRAR LOS EQUIPOS O ELEMENTOS ENTREGADOS A TITULO DE PRESTAMO PARA EL CUMPLIMIENTO DE LA COMISION O DEZPLAZAMIENTO. REINTEGRO ELEMENTOS R. FÍSICOS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858B0B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0" w:type="auto"/>
            <w:vAlign w:val="center"/>
            <w:hideMark/>
          </w:tcPr>
          <w:p w14:paraId="6D33E4FC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10DA987F" w14:textId="77777777" w:rsidTr="009229CE">
        <w:trPr>
          <w:trHeight w:val="795"/>
        </w:trPr>
        <w:tc>
          <w:tcPr>
            <w:tcW w:w="0" w:type="auto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90ECB2" w14:textId="77777777" w:rsidR="00554E9C" w:rsidRDefault="00554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VERIFICACIÓN BIENES ELÉCTRICOS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D52FC6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 </w:t>
            </w:r>
          </w:p>
        </w:tc>
        <w:tc>
          <w:tcPr>
            <w:tcW w:w="0" w:type="auto"/>
            <w:vAlign w:val="center"/>
            <w:hideMark/>
          </w:tcPr>
          <w:p w14:paraId="089680DF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6B71EBD1" w14:textId="77777777" w:rsidTr="009229CE">
        <w:trPr>
          <w:trHeight w:val="345"/>
        </w:trPr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D18FD6E" w14:textId="77777777" w:rsidR="00554E9C" w:rsidRDefault="00554E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BF2EC4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6E69E5F7" w14:textId="77777777" w:rsidTr="009229CE">
        <w:trPr>
          <w:trHeight w:val="345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0C70B03C" w14:textId="77777777" w:rsidR="00554E9C" w:rsidRDefault="00554E9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9249" w14:textId="77777777" w:rsidR="00554E9C" w:rsidRDefault="00554E9C">
            <w:pPr>
              <w:jc w:val="center"/>
              <w:rPr>
                <w:rFonts w:ascii="Arial" w:hAnsi="Arial" w:cs="Arial"/>
              </w:rPr>
            </w:pPr>
          </w:p>
        </w:tc>
      </w:tr>
      <w:tr w:rsidR="00554E9C" w14:paraId="0B0AC0FF" w14:textId="77777777" w:rsidTr="009229CE">
        <w:trPr>
          <w:trHeight w:val="345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6FA820B3" w14:textId="77777777" w:rsidR="00554E9C" w:rsidRDefault="00554E9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697E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1A79111A" w14:textId="77777777" w:rsidTr="009229CE">
        <w:trPr>
          <w:trHeight w:val="345"/>
        </w:trPr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369AAF49" w14:textId="77777777" w:rsidR="00554E9C" w:rsidRDefault="00554E9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4348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7CFCE873" w14:textId="77777777" w:rsidTr="009229CE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D429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FIRMA CONTRATISTA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E7D6" w14:textId="77777777" w:rsidR="00554E9C" w:rsidRDefault="00554E9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C665" w14:textId="77777777" w:rsidR="00554E9C" w:rsidRDefault="00554E9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54CDFFBC" w14:textId="77777777" w:rsidR="00554E9C" w:rsidRDefault="00554E9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FIRMA SUPERVISOR DEL CONTRATO</w:t>
            </w:r>
          </w:p>
        </w:tc>
        <w:tc>
          <w:tcPr>
            <w:tcW w:w="0" w:type="auto"/>
            <w:vAlign w:val="center"/>
            <w:hideMark/>
          </w:tcPr>
          <w:p w14:paraId="7DD8B0A0" w14:textId="77777777" w:rsidR="00554E9C" w:rsidRDefault="00554E9C">
            <w:pPr>
              <w:rPr>
                <w:sz w:val="20"/>
                <w:szCs w:val="20"/>
              </w:rPr>
            </w:pPr>
          </w:p>
        </w:tc>
      </w:tr>
      <w:tr w:rsidR="00554E9C" w14:paraId="1D4D9C54" w14:textId="77777777" w:rsidTr="009229CE">
        <w:trPr>
          <w:trHeight w:val="34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E8D93" w14:textId="77777777" w:rsidR="00554E9C" w:rsidRDefault="00554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9F560" w14:textId="77777777" w:rsidR="00554E9C" w:rsidRDefault="00554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74DD2" w14:textId="77777777" w:rsidR="00554E9C" w:rsidRDefault="00554E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14:paraId="10C16B5A" w14:textId="77777777" w:rsidR="00554E9C" w:rsidRDefault="00554E9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7400B1F" w14:textId="77777777" w:rsidR="00554E9C" w:rsidRDefault="00554E9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F7A3A4" w14:textId="77777777" w:rsidR="00554E9C" w:rsidRDefault="00554E9C">
            <w:pPr>
              <w:rPr>
                <w:sz w:val="20"/>
                <w:szCs w:val="20"/>
              </w:rPr>
            </w:pPr>
          </w:p>
        </w:tc>
      </w:tr>
    </w:tbl>
    <w:p w14:paraId="75DB0DF7" w14:textId="77777777" w:rsidR="00961E78" w:rsidRPr="008450FA" w:rsidRDefault="00961E78" w:rsidP="008450FA"/>
    <w:sectPr w:rsidR="00961E78" w:rsidRPr="008450FA" w:rsidSect="00FD3D71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17" w:right="1041" w:bottom="1417" w:left="1276" w:header="737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FD4FA" w14:textId="77777777" w:rsidR="002F466B" w:rsidRDefault="002F466B" w:rsidP="0052550B">
      <w:r>
        <w:separator/>
      </w:r>
    </w:p>
  </w:endnote>
  <w:endnote w:type="continuationSeparator" w:id="0">
    <w:p w14:paraId="00DD999C" w14:textId="77777777" w:rsidR="002F466B" w:rsidRDefault="002F466B" w:rsidP="0052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F487C" w14:textId="7978E054" w:rsidR="00914AC9" w:rsidRDefault="004254D8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799552" behindDoc="0" locked="0" layoutInCell="1" allowOverlap="1" wp14:anchorId="2D42FB37" wp14:editId="7D55A46D">
              <wp:simplePos x="0" y="0"/>
              <wp:positionH relativeFrom="margin">
                <wp:posOffset>-163830</wp:posOffset>
              </wp:positionH>
              <wp:positionV relativeFrom="paragraph">
                <wp:posOffset>64770</wp:posOffset>
              </wp:positionV>
              <wp:extent cx="6029325" cy="1054735"/>
              <wp:effectExtent l="0" t="0" r="0" b="0"/>
              <wp:wrapNone/>
              <wp:docPr id="1223101586" name="Cuadro de texto 12231015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054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68DD15" w14:textId="77777777" w:rsidR="004254D8" w:rsidRPr="007D3ECD" w:rsidRDefault="004254D8" w:rsidP="004254D8">
                          <w:pPr>
                            <w:spacing w:before="15"/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</w:pPr>
                          <w:r w:rsidRPr="007D3ECD">
                            <w:rPr>
                              <w:rFonts w:ascii="Arial" w:hAnsi="Arial" w:cs="Arial"/>
                              <w:b/>
                              <w:sz w:val="16"/>
                              <w:szCs w:val="28"/>
                              <w:lang w:val="es-ES"/>
                            </w:rPr>
                            <w:t>Sede</w:t>
                          </w:r>
                          <w:r w:rsidRPr="007D3ECD">
                            <w:rPr>
                              <w:rFonts w:ascii="Arial" w:hAnsi="Arial" w:cs="Arial"/>
                              <w:b/>
                              <w:spacing w:val="-3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b/>
                              <w:sz w:val="16"/>
                              <w:szCs w:val="28"/>
                              <w:lang w:val="es-ES"/>
                            </w:rPr>
                            <w:t xml:space="preserve">Principal: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Calle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99</w:t>
                          </w:r>
                          <w:r w:rsidRPr="007D3ECD">
                            <w:rPr>
                              <w:rFonts w:ascii="Arial" w:hAnsi="Arial" w:cs="Arial"/>
                              <w:spacing w:val="-3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No. 9</w:t>
                          </w:r>
                          <w:r w:rsidRPr="007D3ECD">
                            <w:rPr>
                              <w:rFonts w:ascii="Arial" w:hAnsi="Arial" w:cs="Arial"/>
                              <w:spacing w:val="-3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A</w:t>
                          </w:r>
                          <w:r w:rsidRPr="007D3ECD">
                            <w:rPr>
                              <w:rFonts w:ascii="Arial" w:hAnsi="Arial" w:cs="Arial"/>
                              <w:spacing w:val="-3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- 54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Torre 3.</w:t>
                          </w:r>
                          <w:r w:rsidRPr="007D3ECD">
                            <w:rPr>
                              <w:rFonts w:ascii="Arial" w:hAnsi="Arial" w:cs="Arial"/>
                              <w:spacing w:val="-2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 xml:space="preserve">Piso 14 </w:t>
                          </w:r>
                        </w:p>
                        <w:p w14:paraId="4FF6385C" w14:textId="77777777" w:rsidR="004254D8" w:rsidRPr="007D3ECD" w:rsidRDefault="004254D8" w:rsidP="004254D8">
                          <w:pPr>
                            <w:spacing w:before="15"/>
                            <w:rPr>
                              <w:rFonts w:ascii="Arial" w:hAnsi="Arial" w:cs="Arial"/>
                              <w:spacing w:val="-2"/>
                              <w:sz w:val="16"/>
                              <w:szCs w:val="28"/>
                              <w:lang w:val="es-ES"/>
                            </w:rPr>
                          </w:pP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PBX: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(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60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1)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639</w:t>
                          </w:r>
                          <w:r w:rsidRPr="007D3ECD">
                            <w:rPr>
                              <w:rFonts w:ascii="Arial" w:hAnsi="Arial" w:cs="Arial"/>
                              <w:spacing w:val="-2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7888</w:t>
                          </w:r>
                        </w:p>
                        <w:p w14:paraId="33DCF112" w14:textId="77777777" w:rsidR="004254D8" w:rsidRPr="007D3ECD" w:rsidRDefault="004254D8" w:rsidP="004254D8">
                          <w:pPr>
                            <w:spacing w:before="15"/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</w:pPr>
                          <w:r w:rsidRPr="007D3ECD">
                            <w:rPr>
                              <w:rFonts w:ascii="Arial" w:hAnsi="Arial" w:cs="Arial"/>
                              <w:b/>
                              <w:sz w:val="16"/>
                              <w:szCs w:val="28"/>
                              <w:lang w:val="es-ES"/>
                            </w:rPr>
                            <w:t>IPSE Centro Nacional de Monitoreo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: (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60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 xml:space="preserve"> 1) 6101130</w:t>
                          </w:r>
                        </w:p>
                        <w:p w14:paraId="3E191C9A" w14:textId="77777777" w:rsidR="004254D8" w:rsidRPr="007D3ECD" w:rsidRDefault="004254D8" w:rsidP="004254D8">
                          <w:pPr>
                            <w:spacing w:before="15"/>
                            <w:rPr>
                              <w:rFonts w:ascii="Arial" w:hAnsi="Arial" w:cs="Arial"/>
                              <w:color w:val="0000FF"/>
                              <w:sz w:val="16"/>
                              <w:szCs w:val="28"/>
                              <w:u w:val="single" w:color="0000FF"/>
                              <w:lang w:val="es-ES"/>
                            </w:rPr>
                          </w:pP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u w:color="0000FF"/>
                              <w:lang w:val="es-ES"/>
                            </w:rPr>
                            <w:t>ipse@ipse.gov.co</w:t>
                          </w:r>
                        </w:p>
                        <w:p w14:paraId="646B0A59" w14:textId="77777777" w:rsidR="004254D8" w:rsidRPr="007D3ECD" w:rsidRDefault="004254D8" w:rsidP="004254D8">
                          <w:pPr>
                            <w:spacing w:before="15"/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</w:pP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Bogotá</w:t>
                          </w:r>
                          <w:r w:rsidRPr="007D3ECD">
                            <w:rPr>
                              <w:rFonts w:ascii="Arial" w:hAnsi="Arial" w:cs="Arial"/>
                              <w:spacing w:val="-5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D.C.</w:t>
                          </w:r>
                          <w:r w:rsidRPr="007D3ECD">
                            <w:rPr>
                              <w:rFonts w:ascii="Arial" w:hAnsi="Arial" w:cs="Arial"/>
                              <w:spacing w:val="-2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–</w:t>
                          </w:r>
                          <w:r w:rsidRPr="007D3ECD">
                            <w:rPr>
                              <w:rFonts w:ascii="Arial" w:hAnsi="Arial" w:cs="Arial"/>
                              <w:spacing w:val="-1"/>
                              <w:sz w:val="16"/>
                              <w:szCs w:val="28"/>
                              <w:lang w:val="es-ES"/>
                            </w:rPr>
                            <w:t xml:space="preserve"> </w:t>
                          </w:r>
                          <w:r w:rsidRPr="007D3ECD">
                            <w:rPr>
                              <w:rFonts w:ascii="Arial" w:hAnsi="Arial" w:cs="Arial"/>
                              <w:sz w:val="16"/>
                              <w:szCs w:val="28"/>
                              <w:lang w:val="es-ES"/>
                            </w:rPr>
                            <w:t>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42FB37" id="_x0000_t202" coordsize="21600,21600" o:spt="202" path="m,l,21600r21600,l21600,xe">
              <v:stroke joinstyle="miter"/>
              <v:path gradientshapeok="t" o:connecttype="rect"/>
            </v:shapetype>
            <v:shape id="Cuadro de texto 1223101586" o:spid="_x0000_s1026" type="#_x0000_t202" style="position:absolute;margin-left:-12.9pt;margin-top:5.1pt;width:474.75pt;height:83.0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" filled="f" stroked="f" strokeweight=".5pt">
              <v:textbox>
                <w:txbxContent>
                  <w:p w14:paraId="1668DD15" w14:textId="77777777" w:rsidR="004254D8" w:rsidRPr="007D3ECD" w:rsidRDefault="004254D8" w:rsidP="004254D8">
                    <w:pPr>
                      <w:spacing w:before="15"/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</w:pPr>
                    <w:r w:rsidRPr="007D3ECD">
                      <w:rPr>
                        <w:rFonts w:ascii="Arial" w:hAnsi="Arial" w:cs="Arial"/>
                        <w:b/>
                        <w:sz w:val="16"/>
                        <w:szCs w:val="28"/>
                        <w:lang w:val="es-ES"/>
                      </w:rPr>
                      <w:t>Sede</w:t>
                    </w:r>
                    <w:r w:rsidRPr="007D3ECD">
                      <w:rPr>
                        <w:rFonts w:ascii="Arial" w:hAnsi="Arial" w:cs="Arial"/>
                        <w:b/>
                        <w:spacing w:val="-3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b/>
                        <w:sz w:val="16"/>
                        <w:szCs w:val="28"/>
                        <w:lang w:val="es-ES"/>
                      </w:rPr>
                      <w:t xml:space="preserve">Principal: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Calle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99</w:t>
                    </w:r>
                    <w:r w:rsidRPr="007D3ECD">
                      <w:rPr>
                        <w:rFonts w:ascii="Arial" w:hAnsi="Arial" w:cs="Arial"/>
                        <w:spacing w:val="-3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No. 9</w:t>
                    </w:r>
                    <w:r w:rsidRPr="007D3ECD">
                      <w:rPr>
                        <w:rFonts w:ascii="Arial" w:hAnsi="Arial" w:cs="Arial"/>
                        <w:spacing w:val="-3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A</w:t>
                    </w:r>
                    <w:r w:rsidRPr="007D3ECD">
                      <w:rPr>
                        <w:rFonts w:ascii="Arial" w:hAnsi="Arial" w:cs="Arial"/>
                        <w:spacing w:val="-3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- 54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Torre 3.</w:t>
                    </w:r>
                    <w:r w:rsidRPr="007D3ECD">
                      <w:rPr>
                        <w:rFonts w:ascii="Arial" w:hAnsi="Arial" w:cs="Arial"/>
                        <w:spacing w:val="-2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 xml:space="preserve">Piso 14 </w:t>
                    </w:r>
                  </w:p>
                  <w:p w14:paraId="4FF6385C" w14:textId="77777777" w:rsidR="004254D8" w:rsidRPr="007D3ECD" w:rsidRDefault="004254D8" w:rsidP="004254D8">
                    <w:pPr>
                      <w:spacing w:before="15"/>
                      <w:rPr>
                        <w:rFonts w:ascii="Arial" w:hAnsi="Arial" w:cs="Arial"/>
                        <w:spacing w:val="-2"/>
                        <w:sz w:val="16"/>
                        <w:szCs w:val="28"/>
                        <w:lang w:val="es-ES"/>
                      </w:rPr>
                    </w:pP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PBX: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(</w:t>
                    </w:r>
                    <w:r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60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1)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639</w:t>
                    </w:r>
                    <w:r w:rsidRPr="007D3ECD">
                      <w:rPr>
                        <w:rFonts w:ascii="Arial" w:hAnsi="Arial" w:cs="Arial"/>
                        <w:spacing w:val="-2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7888</w:t>
                    </w:r>
                  </w:p>
                  <w:p w14:paraId="33DCF112" w14:textId="77777777" w:rsidR="004254D8" w:rsidRPr="007D3ECD" w:rsidRDefault="004254D8" w:rsidP="004254D8">
                    <w:pPr>
                      <w:spacing w:before="15"/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</w:pPr>
                    <w:r w:rsidRPr="007D3ECD">
                      <w:rPr>
                        <w:rFonts w:ascii="Arial" w:hAnsi="Arial" w:cs="Arial"/>
                        <w:b/>
                        <w:sz w:val="16"/>
                        <w:szCs w:val="28"/>
                        <w:lang w:val="es-ES"/>
                      </w:rPr>
                      <w:t>IPSE Centro Nacional de Monitoreo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: (</w:t>
                    </w:r>
                    <w:r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60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 xml:space="preserve"> 1) 6101130</w:t>
                    </w:r>
                  </w:p>
                  <w:p w14:paraId="3E191C9A" w14:textId="77777777" w:rsidR="004254D8" w:rsidRPr="007D3ECD" w:rsidRDefault="004254D8" w:rsidP="004254D8">
                    <w:pPr>
                      <w:spacing w:before="15"/>
                      <w:rPr>
                        <w:rFonts w:ascii="Arial" w:hAnsi="Arial" w:cs="Arial"/>
                        <w:color w:val="0000FF"/>
                        <w:sz w:val="16"/>
                        <w:szCs w:val="28"/>
                        <w:u w:val="single" w:color="0000FF"/>
                        <w:lang w:val="es-ES"/>
                      </w:rPr>
                    </w:pPr>
                    <w:r w:rsidRPr="007D3ECD">
                      <w:rPr>
                        <w:rFonts w:ascii="Arial" w:hAnsi="Arial" w:cs="Arial"/>
                        <w:sz w:val="16"/>
                        <w:szCs w:val="28"/>
                        <w:u w:color="0000FF"/>
                        <w:lang w:val="es-ES"/>
                      </w:rPr>
                      <w:t>ipse@ipse.gov.co</w:t>
                    </w:r>
                  </w:p>
                  <w:p w14:paraId="646B0A59" w14:textId="77777777" w:rsidR="004254D8" w:rsidRPr="007D3ECD" w:rsidRDefault="004254D8" w:rsidP="004254D8">
                    <w:pPr>
                      <w:spacing w:before="15"/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</w:pP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Bogotá</w:t>
                    </w:r>
                    <w:r w:rsidRPr="007D3ECD">
                      <w:rPr>
                        <w:rFonts w:ascii="Arial" w:hAnsi="Arial" w:cs="Arial"/>
                        <w:spacing w:val="-5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D.C.</w:t>
                    </w:r>
                    <w:r w:rsidRPr="007D3ECD">
                      <w:rPr>
                        <w:rFonts w:ascii="Arial" w:hAnsi="Arial" w:cs="Arial"/>
                        <w:spacing w:val="-2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–</w:t>
                    </w:r>
                    <w:r w:rsidRPr="007D3ECD">
                      <w:rPr>
                        <w:rFonts w:ascii="Arial" w:hAnsi="Arial" w:cs="Arial"/>
                        <w:spacing w:val="-1"/>
                        <w:sz w:val="16"/>
                        <w:szCs w:val="28"/>
                        <w:lang w:val="es-ES"/>
                      </w:rPr>
                      <w:t xml:space="preserve"> </w:t>
                    </w:r>
                    <w:r w:rsidRPr="007D3ECD">
                      <w:rPr>
                        <w:rFonts w:ascii="Arial" w:hAnsi="Arial" w:cs="Arial"/>
                        <w:sz w:val="16"/>
                        <w:szCs w:val="28"/>
                        <w:lang w:val="es-ES"/>
                      </w:rPr>
                      <w:t>Colombia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4ECA306" w14:textId="39EF776F" w:rsidR="00D64499" w:rsidRPr="00D64499" w:rsidRDefault="00D64499">
    <w:pPr>
      <w:pStyle w:val="Piedepgina"/>
      <w:rPr>
        <w:lang w:val="es-ES"/>
      </w:rPr>
    </w:pPr>
    <w:r>
      <w:ptab w:relativeTo="margin" w:alignment="center" w:leader="none"/>
    </w:r>
    <w:r>
      <w:t xml:space="preserve">                        </w:t>
    </w:r>
    <w:r>
      <w:ptab w:relativeTo="margin" w:alignment="right" w:leader="none"/>
    </w:r>
    <w:r w:rsidR="004254D8" w:rsidRPr="004254D8">
      <w:rPr>
        <w:noProof/>
        <w:sz w:val="20"/>
        <w:lang w:eastAsia="es-CO"/>
      </w:rPr>
      <w:t xml:space="preserve"> </w:t>
    </w:r>
    <w:r w:rsidR="004254D8" w:rsidRPr="004254D8">
      <w:rPr>
        <w:sz w:val="20"/>
        <w:lang w:val="es-ES"/>
      </w:rPr>
      <w:t xml:space="preserve">Página | </w:t>
    </w:r>
    <w:r w:rsidR="004254D8" w:rsidRPr="004254D8">
      <w:rPr>
        <w:sz w:val="20"/>
      </w:rPr>
      <w:fldChar w:fldCharType="begin"/>
    </w:r>
    <w:r w:rsidR="004254D8" w:rsidRPr="004254D8">
      <w:rPr>
        <w:sz w:val="20"/>
      </w:rPr>
      <w:instrText>PAGE   \* MERGEFORMAT</w:instrText>
    </w:r>
    <w:r w:rsidR="004254D8" w:rsidRPr="004254D8">
      <w:rPr>
        <w:sz w:val="20"/>
      </w:rPr>
      <w:fldChar w:fldCharType="separate"/>
    </w:r>
    <w:r w:rsidR="00FD3D71" w:rsidRPr="00FD3D71">
      <w:rPr>
        <w:noProof/>
        <w:sz w:val="20"/>
        <w:lang w:val="es-ES"/>
      </w:rPr>
      <w:t>1</w:t>
    </w:r>
    <w:r w:rsidR="004254D8" w:rsidRPr="004254D8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BE20" w14:textId="77777777" w:rsidR="002F466B" w:rsidRDefault="002F466B" w:rsidP="0052550B">
      <w:r>
        <w:separator/>
      </w:r>
    </w:p>
  </w:footnote>
  <w:footnote w:type="continuationSeparator" w:id="0">
    <w:p w14:paraId="189F7F62" w14:textId="77777777" w:rsidR="002F466B" w:rsidRDefault="002F466B" w:rsidP="0052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B673" w14:textId="77777777" w:rsidR="0052550B" w:rsidRDefault="002F466B">
    <w:pPr>
      <w:pStyle w:val="Encabezado"/>
    </w:pPr>
    <w:r>
      <w:rPr>
        <w:noProof/>
      </w:rPr>
      <w:pict w14:anchorId="0D32B0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47157" o:spid="_x0000_s1056" type="#_x0000_t75" style="position:absolute;margin-left:0;margin-top:0;width:441.6pt;height:455.05pt;z-index:-251522048;mso-position-horizontal:center;mso-position-horizontal-relative:margin;mso-position-vertical:center;mso-position-vertical-relative:margin" o:allowincell="f">
          <v:imagedata r:id="rId1" o:title="Rayo mitad-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F8ED0" w14:textId="77114530" w:rsidR="00961E78" w:rsidRPr="0002120D" w:rsidRDefault="00D60D2B" w:rsidP="00FD3D71">
    <w:pPr>
      <w:pStyle w:val="Encabezado"/>
      <w:ind w:left="4221" w:firstLine="3699"/>
      <w:rPr>
        <w:rFonts w:ascii="Arial" w:hAnsi="Arial" w:cs="Arial"/>
      </w:rPr>
    </w:pPr>
    <w:r>
      <w:rPr>
        <w:noProof/>
        <w:lang w:val="es-CO" w:eastAsia="es-CO"/>
      </w:rPr>
      <w:drawing>
        <wp:anchor distT="0" distB="0" distL="114300" distR="114300" simplePos="0" relativeHeight="251797504" behindDoc="0" locked="0" layoutInCell="1" allowOverlap="1" wp14:anchorId="236D6FC1" wp14:editId="0BEE1F14">
          <wp:simplePos x="0" y="0"/>
          <wp:positionH relativeFrom="page">
            <wp:align>left</wp:align>
          </wp:positionH>
          <wp:positionV relativeFrom="paragraph">
            <wp:posOffset>-467995</wp:posOffset>
          </wp:positionV>
          <wp:extent cx="7778750" cy="1333500"/>
          <wp:effectExtent l="0" t="0" r="0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1E78">
      <w:rPr>
        <w:rFonts w:ascii="Arial" w:hAnsi="Arial"/>
        <w:b/>
        <w:sz w:val="16"/>
        <w:szCs w:val="16"/>
      </w:rPr>
      <w:t>IPSE-DO-F25</w:t>
    </w:r>
  </w:p>
  <w:p w14:paraId="4E968838" w14:textId="77777777" w:rsidR="00961E78" w:rsidRPr="009229CE" w:rsidRDefault="00961E78" w:rsidP="00961E78">
    <w:pPr>
      <w:pStyle w:val="WW-Contenidodelatabla"/>
      <w:tabs>
        <w:tab w:val="left" w:pos="0"/>
        <w:tab w:val="left" w:pos="4395"/>
      </w:tabs>
      <w:spacing w:after="0"/>
      <w:rPr>
        <w:rFonts w:ascii="Arial" w:hAnsi="Arial" w:cs="Arial"/>
        <w:bCs/>
        <w:sz w:val="22"/>
        <w:szCs w:val="22"/>
        <w:lang w:val="en-US"/>
      </w:rPr>
    </w:pPr>
    <w:r w:rsidRPr="009229CE">
      <w:rPr>
        <w:rFonts w:ascii="Arial" w:hAnsi="Arial" w:cs="Arial"/>
        <w:sz w:val="22"/>
        <w:szCs w:val="22"/>
        <w:lang w:val="en-US"/>
      </w:rPr>
      <w:t>Bogotá, D.C.,</w:t>
    </w:r>
    <w:r w:rsidRPr="009229CE">
      <w:rPr>
        <w:rFonts w:ascii="Arial" w:hAnsi="Arial" w:cs="Arial"/>
        <w:b/>
        <w:bCs/>
        <w:sz w:val="22"/>
        <w:szCs w:val="22"/>
        <w:lang w:val="en-US"/>
      </w:rPr>
      <w:t xml:space="preserve"> </w:t>
    </w:r>
    <w:r w:rsidRPr="009229CE">
      <w:rPr>
        <w:rFonts w:ascii="Arial" w:hAnsi="Arial" w:cs="Arial"/>
        <w:bCs/>
        <w:sz w:val="22"/>
        <w:szCs w:val="22"/>
        <w:lang w:val="en-US"/>
      </w:rPr>
      <w:t xml:space="preserve">*F_RAD_S*                                                     </w:t>
    </w:r>
  </w:p>
  <w:p w14:paraId="1EF40BBF" w14:textId="4777ADB9" w:rsidR="0063511F" w:rsidRPr="00837420" w:rsidRDefault="0063511F" w:rsidP="00FD3D71">
    <w:pPr>
      <w:jc w:val="center"/>
      <w:rPr>
        <w:rFonts w:ascii="Arial" w:hAnsi="Arial" w:cs="Arial"/>
        <w:b/>
        <w:sz w:val="28"/>
        <w:szCs w:val="28"/>
        <w:lang w:val="en-US"/>
      </w:rPr>
    </w:pPr>
    <w:r w:rsidRPr="00837420">
      <w:rPr>
        <w:rFonts w:ascii="Arial" w:hAnsi="Arial" w:cs="Arial"/>
        <w:b/>
        <w:sz w:val="28"/>
        <w:szCs w:val="28"/>
        <w:lang w:val="en-US"/>
      </w:rPr>
      <w:t>MEMORANDO</w:t>
    </w:r>
    <w:r>
      <w:rPr>
        <w:rFonts w:ascii="Arial" w:hAnsi="Arial" w:cs="Arial"/>
        <w:b/>
        <w:sz w:val="28"/>
        <w:szCs w:val="28"/>
        <w:lang w:val="en-US"/>
      </w:rPr>
      <w:t xml:space="preserve"> INTERNO</w:t>
    </w:r>
  </w:p>
  <w:p w14:paraId="13735649" w14:textId="77777777" w:rsidR="0063511F" w:rsidRPr="00837420" w:rsidRDefault="0063511F" w:rsidP="0063511F">
    <w:pPr>
      <w:jc w:val="center"/>
      <w:rPr>
        <w:rFonts w:ascii="Arial" w:hAnsi="Arial" w:cs="Arial"/>
        <w:b/>
        <w:bCs/>
        <w:sz w:val="28"/>
        <w:szCs w:val="28"/>
        <w:lang w:val="en-US"/>
      </w:rPr>
    </w:pPr>
    <w:r w:rsidRPr="00837420">
      <w:rPr>
        <w:rFonts w:ascii="Arial" w:hAnsi="Arial" w:cs="Arial"/>
        <w:b/>
        <w:bCs/>
        <w:sz w:val="28"/>
        <w:szCs w:val="28"/>
        <w:lang w:val="en-US"/>
      </w:rPr>
      <w:t>IPSE-*RAD_S*</w:t>
    </w:r>
    <w:r>
      <w:rPr>
        <w:rFonts w:ascii="Arial" w:hAnsi="Arial" w:cs="Arial"/>
        <w:b/>
        <w:bCs/>
        <w:sz w:val="28"/>
        <w:szCs w:val="28"/>
        <w:lang w:val="en-US"/>
      </w:rPr>
      <w:t xml:space="preserve">                        </w:t>
    </w:r>
  </w:p>
  <w:p w14:paraId="4AC1F554" w14:textId="77777777" w:rsidR="0063511F" w:rsidRPr="00DA0AE9" w:rsidRDefault="0063511F" w:rsidP="0063511F">
    <w:pPr>
      <w:jc w:val="center"/>
      <w:rPr>
        <w:rFonts w:ascii="Code3of9" w:hAnsi="Code3of9"/>
        <w:bCs/>
        <w:sz w:val="36"/>
        <w:szCs w:val="36"/>
        <w:lang w:val="en-US"/>
      </w:rPr>
    </w:pPr>
    <w:r>
      <w:rPr>
        <w:rFonts w:ascii="Code3of9" w:hAnsi="Code3of9"/>
        <w:bCs/>
        <w:sz w:val="36"/>
        <w:szCs w:val="36"/>
        <w:lang w:val="en-US"/>
      </w:rPr>
      <w:t>*</w:t>
    </w:r>
    <w:r w:rsidRPr="00EA4A60">
      <w:rPr>
        <w:rFonts w:ascii="Code3of9" w:hAnsi="Code3of9"/>
        <w:bCs/>
        <w:sz w:val="36"/>
        <w:szCs w:val="36"/>
        <w:lang w:val="en-US"/>
      </w:rPr>
      <w:t>*RAD_S*</w:t>
    </w:r>
    <w:r>
      <w:rPr>
        <w:rFonts w:ascii="Code3of9" w:hAnsi="Code3of9"/>
        <w:bCs/>
        <w:sz w:val="36"/>
        <w:szCs w:val="36"/>
        <w:lang w:val="en-US"/>
      </w:rPr>
      <w:t>*</w:t>
    </w:r>
  </w:p>
  <w:p w14:paraId="0624A826" w14:textId="26E449E8" w:rsidR="0052550B" w:rsidRPr="00961E78" w:rsidRDefault="0052550B" w:rsidP="0063511F">
    <w:pPr>
      <w:jc w:val="center"/>
      <w:rPr>
        <w:rFonts w:ascii="Arial" w:hAnsi="Arial" w:cs="Arial"/>
        <w:b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9E65" w14:textId="77777777" w:rsidR="0052550B" w:rsidRDefault="002F466B">
    <w:pPr>
      <w:pStyle w:val="Encabezado"/>
    </w:pPr>
    <w:r>
      <w:rPr>
        <w:noProof/>
      </w:rPr>
      <w:pict w14:anchorId="4F75DE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47156" o:spid="_x0000_s1055" type="#_x0000_t75" style="position:absolute;margin-left:0;margin-top:0;width:441.6pt;height:455.05pt;z-index:-251523072;mso-position-horizontal:center;mso-position-horizontal-relative:margin;mso-position-vertical:center;mso-position-vertical-relative:margin" o:allowincell="f">
          <v:imagedata r:id="rId1" o:title="Rayo mitad-0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CEE"/>
    <w:rsid w:val="00004333"/>
    <w:rsid w:val="00030B97"/>
    <w:rsid w:val="00064197"/>
    <w:rsid w:val="000B1DAC"/>
    <w:rsid w:val="000C38FF"/>
    <w:rsid w:val="0015589C"/>
    <w:rsid w:val="00213E8C"/>
    <w:rsid w:val="0021540A"/>
    <w:rsid w:val="00234900"/>
    <w:rsid w:val="00267F18"/>
    <w:rsid w:val="00295590"/>
    <w:rsid w:val="002F466B"/>
    <w:rsid w:val="0032297E"/>
    <w:rsid w:val="00365B5E"/>
    <w:rsid w:val="00397F32"/>
    <w:rsid w:val="003C220B"/>
    <w:rsid w:val="004254D8"/>
    <w:rsid w:val="004E7A7D"/>
    <w:rsid w:val="005114E4"/>
    <w:rsid w:val="0052550B"/>
    <w:rsid w:val="005522D2"/>
    <w:rsid w:val="00554E9C"/>
    <w:rsid w:val="006130A5"/>
    <w:rsid w:val="0063511F"/>
    <w:rsid w:val="006608B9"/>
    <w:rsid w:val="00743537"/>
    <w:rsid w:val="0076447A"/>
    <w:rsid w:val="007B73FA"/>
    <w:rsid w:val="007C7565"/>
    <w:rsid w:val="007E2718"/>
    <w:rsid w:val="008450FA"/>
    <w:rsid w:val="00854191"/>
    <w:rsid w:val="008A422D"/>
    <w:rsid w:val="008B08DE"/>
    <w:rsid w:val="008B61D5"/>
    <w:rsid w:val="008C45B9"/>
    <w:rsid w:val="008E2153"/>
    <w:rsid w:val="008F5D44"/>
    <w:rsid w:val="00906217"/>
    <w:rsid w:val="00914AC9"/>
    <w:rsid w:val="009229CE"/>
    <w:rsid w:val="00961E78"/>
    <w:rsid w:val="009B2CEE"/>
    <w:rsid w:val="009B3717"/>
    <w:rsid w:val="00A16035"/>
    <w:rsid w:val="00AE717F"/>
    <w:rsid w:val="00B06976"/>
    <w:rsid w:val="00BA152D"/>
    <w:rsid w:val="00BD4138"/>
    <w:rsid w:val="00C01FB5"/>
    <w:rsid w:val="00C40763"/>
    <w:rsid w:val="00CB0405"/>
    <w:rsid w:val="00D10F25"/>
    <w:rsid w:val="00D60D2B"/>
    <w:rsid w:val="00D64499"/>
    <w:rsid w:val="00DA0AE9"/>
    <w:rsid w:val="00E17C66"/>
    <w:rsid w:val="00E73369"/>
    <w:rsid w:val="00E85B8F"/>
    <w:rsid w:val="00E95F28"/>
    <w:rsid w:val="00F000CB"/>
    <w:rsid w:val="00F10F31"/>
    <w:rsid w:val="00F35B07"/>
    <w:rsid w:val="00F50559"/>
    <w:rsid w:val="00FA31FC"/>
    <w:rsid w:val="00FA5500"/>
    <w:rsid w:val="00FC0900"/>
    <w:rsid w:val="00FC55DD"/>
    <w:rsid w:val="00FD3D71"/>
    <w:rsid w:val="00FE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F0E1D"/>
  <w15:docId w15:val="{3F896186-C1D0-4D5E-A42E-CE530E78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55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noProof/>
      <w:sz w:val="24"/>
      <w:szCs w:val="24"/>
      <w:lang w:val="es-CO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550B"/>
    <w:pPr>
      <w:widowControl/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2550B"/>
  </w:style>
  <w:style w:type="paragraph" w:styleId="Piedepgina">
    <w:name w:val="footer"/>
    <w:basedOn w:val="Normal"/>
    <w:link w:val="PiedepginaCar"/>
    <w:uiPriority w:val="99"/>
    <w:unhideWhenUsed/>
    <w:rsid w:val="0052550B"/>
    <w:pPr>
      <w:widowControl/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2550B"/>
  </w:style>
  <w:style w:type="character" w:styleId="Hipervnculo">
    <w:name w:val="Hyperlink"/>
    <w:basedOn w:val="Fuentedeprrafopredeter"/>
    <w:uiPriority w:val="99"/>
    <w:unhideWhenUsed/>
    <w:rsid w:val="00D64499"/>
    <w:rPr>
      <w:color w:val="0563C1" w:themeColor="hyperlink"/>
      <w:u w:val="single"/>
    </w:rPr>
  </w:style>
  <w:style w:type="paragraph" w:customStyle="1" w:styleId="WW-Contenidodelatabla">
    <w:name w:val="WW-Contenido de la tabla"/>
    <w:basedOn w:val="Textoindependiente"/>
    <w:rsid w:val="00F50559"/>
    <w:pPr>
      <w:widowControl w:val="0"/>
      <w:suppressLineNumbers/>
      <w:suppressAutoHyphens/>
      <w:spacing w:line="240" w:lineRule="auto"/>
    </w:pPr>
    <w:rPr>
      <w:rFonts w:ascii="Times New Roman" w:eastAsia="Arial Unicode MS" w:hAnsi="Times New Roman" w:cs="Times New Roman"/>
      <w:noProof/>
      <w:sz w:val="24"/>
      <w:szCs w:val="24"/>
      <w:lang w:val="es-CO" w:eastAsia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50559"/>
    <w:pPr>
      <w:widowControl/>
      <w:suppressAutoHyphens w:val="0"/>
      <w:spacing w:after="120" w:line="259" w:lineRule="auto"/>
    </w:pPr>
    <w:rPr>
      <w:rFonts w:asciiTheme="minorHAnsi" w:eastAsiaTheme="minorHAnsi" w:hAnsiTheme="minorHAnsi" w:cstheme="minorBidi"/>
      <w:noProof w:val="0"/>
      <w:sz w:val="22"/>
      <w:szCs w:val="22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50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IPSE\Equipo%20Privado\PLANTILLAS\Plantilla%20Word%20Formatos%20IPS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72E4CD8F2B0474089790E3AD089A54F" ma:contentTypeVersion="15" ma:contentTypeDescription="Crear nuevo documento." ma:contentTypeScope="" ma:versionID="d3a1d3ca087b87d6fed3f9f581333f7d">
  <xsd:schema xmlns:xsd="http://www.w3.org/2001/XMLSchema" xmlns:xs="http://www.w3.org/2001/XMLSchema" xmlns:p="http://schemas.microsoft.com/office/2006/metadata/properties" xmlns:ns3="c29aa00d-e878-4af2-8c64-d37dc0c821de" xmlns:ns4="2852c7ca-a918-49f3-8a3e-c8beedd7dec4" targetNamespace="http://schemas.microsoft.com/office/2006/metadata/properties" ma:root="true" ma:fieldsID="1f9aab524bd4e6999d8f92b8fea6bd63" ns3:_="" ns4:_="">
    <xsd:import namespace="c29aa00d-e878-4af2-8c64-d37dc0c821de"/>
    <xsd:import namespace="2852c7ca-a918-49f3-8a3e-c8beedd7de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aa00d-e878-4af2-8c64-d37dc0c82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2c7ca-a918-49f3-8a3e-c8beedd7de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29aa00d-e878-4af2-8c64-d37dc0c821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07FFAE-7087-476F-87B8-248B7353E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889E3A-73E5-4DD7-98F1-5D724ADF5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aa00d-e878-4af2-8c64-d37dc0c821de"/>
    <ds:schemaRef ds:uri="2852c7ca-a918-49f3-8a3e-c8beedd7d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C38F9-2A9A-47A9-8A53-796628C59295}">
  <ds:schemaRefs>
    <ds:schemaRef ds:uri="http://schemas.microsoft.com/office/2006/metadata/properties"/>
    <ds:schemaRef ds:uri="http://schemas.microsoft.com/office/infopath/2007/PartnerControls"/>
    <ds:schemaRef ds:uri="c29aa00d-e878-4af2-8c64-d37dc0c821de"/>
  </ds:schemaRefs>
</ds:datastoreItem>
</file>

<file path=customXml/itemProps4.xml><?xml version="1.0" encoding="utf-8"?>
<ds:datastoreItem xmlns:ds="http://schemas.openxmlformats.org/officeDocument/2006/customXml" ds:itemID="{DFA2FBDD-38CE-41F2-9FF1-ADF1376575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Word Formatos IPSE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GIANMARCO SERRANO CABARCAS</cp:lastModifiedBy>
  <cp:revision>2</cp:revision>
  <dcterms:created xsi:type="dcterms:W3CDTF">2024-03-18T15:13:00Z</dcterms:created>
  <dcterms:modified xsi:type="dcterms:W3CDTF">2024-03-18T15:13:00Z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0x010100872E4CD8F2B0474089790E3AD089A54F</vt:lpwstr>
  </property>
</Properties>
</file>